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EAD3E" w14:textId="2B0A1C4D" w:rsidR="008E7075" w:rsidRPr="004746A0" w:rsidRDefault="008E7075" w:rsidP="00A57E47">
      <w:pPr>
        <w:pStyle w:val="p"/>
        <w:rPr>
          <w:rStyle w:val="bold"/>
        </w:rPr>
      </w:pPr>
      <w:r w:rsidRPr="004746A0">
        <w:rPr>
          <w:rStyle w:val="bold"/>
        </w:rPr>
        <w:t xml:space="preserve">Zamawiający: </w:t>
      </w:r>
      <w:r w:rsidR="00396E73" w:rsidRPr="004746A0">
        <w:rPr>
          <w:b/>
        </w:rPr>
        <w:t>Wyższa Szkoła Języków Obcych im. S. B. Lindego</w:t>
      </w:r>
    </w:p>
    <w:p w14:paraId="4245CDEE" w14:textId="77777777" w:rsidR="004746A0" w:rsidRDefault="004746A0" w:rsidP="00DB4889">
      <w:pPr>
        <w:pStyle w:val="center"/>
        <w:spacing w:after="0"/>
        <w:jc w:val="left"/>
        <w:rPr>
          <w:b/>
          <w:bCs/>
          <w:sz w:val="20"/>
          <w:szCs w:val="20"/>
        </w:rPr>
      </w:pPr>
    </w:p>
    <w:p w14:paraId="5420E6FE" w14:textId="476197FF" w:rsidR="00DB4889" w:rsidRPr="004746A0" w:rsidRDefault="004746A0" w:rsidP="00DB4889">
      <w:pPr>
        <w:pStyle w:val="center"/>
        <w:spacing w:after="0"/>
        <w:jc w:val="left"/>
        <w:rPr>
          <w:b/>
          <w:bCs/>
        </w:rPr>
      </w:pPr>
      <w:r>
        <w:rPr>
          <w:b/>
          <w:bCs/>
        </w:rPr>
        <w:t>Nazwa postępowania</w:t>
      </w:r>
      <w:r w:rsidR="00DB4889" w:rsidRPr="004746A0">
        <w:rPr>
          <w:b/>
          <w:bCs/>
        </w:rPr>
        <w:t>:</w:t>
      </w:r>
      <w:r w:rsidR="00901522" w:rsidRPr="004746A0">
        <w:rPr>
          <w:b/>
          <w:bCs/>
        </w:rPr>
        <w:t xml:space="preserve"> </w:t>
      </w:r>
      <w:r w:rsidR="00DB4889" w:rsidRPr="004746A0">
        <w:rPr>
          <w:b/>
          <w:bCs/>
          <w:i/>
          <w:iCs/>
        </w:rPr>
        <w:t xml:space="preserve">Dostawa infrastruktury serwerowej wraz z oprogramowaniem </w:t>
      </w:r>
      <w:r w:rsidR="001E2E17" w:rsidRPr="004746A0">
        <w:rPr>
          <w:b/>
          <w:bCs/>
          <w:i/>
          <w:iCs/>
        </w:rPr>
        <w:t>i osprzętem</w:t>
      </w:r>
    </w:p>
    <w:p w14:paraId="4B506357" w14:textId="0D4A8D65" w:rsidR="00901522" w:rsidRPr="00901522" w:rsidRDefault="00901522" w:rsidP="00901522">
      <w:pPr>
        <w:pStyle w:val="right"/>
        <w:jc w:val="left"/>
        <w:rPr>
          <w:b/>
          <w:bCs/>
          <w:sz w:val="20"/>
          <w:szCs w:val="20"/>
        </w:rPr>
      </w:pPr>
    </w:p>
    <w:p w14:paraId="4A1CCC5D" w14:textId="77777777" w:rsidR="004746A0" w:rsidRDefault="004746A0">
      <w:pPr>
        <w:pStyle w:val="right"/>
      </w:pPr>
    </w:p>
    <w:p w14:paraId="0DF946E8" w14:textId="77777777" w:rsidR="003E7101" w:rsidRDefault="003E7101" w:rsidP="00661103">
      <w:pPr>
        <w:pStyle w:val="center"/>
        <w:rPr>
          <w:rStyle w:val="bold"/>
        </w:rPr>
      </w:pPr>
    </w:p>
    <w:p w14:paraId="4CAB70B2" w14:textId="03C55C72" w:rsidR="00440A5A" w:rsidRPr="00661103" w:rsidRDefault="00F05578" w:rsidP="004746A0">
      <w:pPr>
        <w:pStyle w:val="center"/>
        <w:rPr>
          <w:b/>
        </w:rPr>
      </w:pPr>
      <w:r>
        <w:rPr>
          <w:rStyle w:val="bold"/>
        </w:rPr>
        <w:t xml:space="preserve">WYKAZ </w:t>
      </w:r>
      <w:r w:rsidR="00A57E47">
        <w:rPr>
          <w:rStyle w:val="bold"/>
        </w:rPr>
        <w:t>DOSTAW</w:t>
      </w:r>
    </w:p>
    <w:tbl>
      <w:tblPr>
        <w:tblW w:w="13928" w:type="dxa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8"/>
        <w:gridCol w:w="2854"/>
        <w:gridCol w:w="2500"/>
        <w:gridCol w:w="2552"/>
        <w:gridCol w:w="2551"/>
        <w:gridCol w:w="3013"/>
      </w:tblGrid>
      <w:tr w:rsidR="00396E73" w14:paraId="20A4344C" w14:textId="77777777" w:rsidTr="004746A0">
        <w:tc>
          <w:tcPr>
            <w:tcW w:w="458" w:type="dxa"/>
            <w:tcBorders>
              <w:bottom w:val="single" w:sz="1" w:space="0" w:color="auto"/>
            </w:tcBorders>
            <w:vAlign w:val="center"/>
          </w:tcPr>
          <w:p w14:paraId="5089A42F" w14:textId="77777777" w:rsidR="00396E73" w:rsidRPr="00A57E47" w:rsidRDefault="00396E73" w:rsidP="00A57E4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>L.p.</w:t>
            </w:r>
          </w:p>
        </w:tc>
        <w:tc>
          <w:tcPr>
            <w:tcW w:w="2854" w:type="dxa"/>
            <w:tcBorders>
              <w:bottom w:val="single" w:sz="1" w:space="0" w:color="auto"/>
            </w:tcBorders>
            <w:vAlign w:val="center"/>
          </w:tcPr>
          <w:p w14:paraId="4B6C8BDF" w14:textId="4EE956C8" w:rsidR="00396E73" w:rsidRPr="00A57E47" w:rsidRDefault="00396E73" w:rsidP="009F7483">
            <w:pPr>
              <w:pStyle w:val="tableCenter"/>
              <w:spacing w:after="160"/>
              <w:rPr>
                <w:rStyle w:val="bold"/>
              </w:rPr>
            </w:pPr>
            <w:r w:rsidRPr="00A57E47">
              <w:rPr>
                <w:rStyle w:val="bold"/>
              </w:rPr>
              <w:t>Przedmiot dostawy</w:t>
            </w:r>
            <w:r>
              <w:rPr>
                <w:rStyle w:val="bold"/>
              </w:rPr>
              <w:t xml:space="preserve"> </w:t>
            </w:r>
          </w:p>
        </w:tc>
        <w:tc>
          <w:tcPr>
            <w:tcW w:w="2500" w:type="dxa"/>
            <w:vAlign w:val="center"/>
          </w:tcPr>
          <w:p w14:paraId="2F8259FB" w14:textId="5934EC2A" w:rsidR="00396E73" w:rsidRDefault="00893657" w:rsidP="0089365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>Czy dostawa obejmowała infrastrukturę serwerową?</w:t>
            </w:r>
          </w:p>
        </w:tc>
        <w:tc>
          <w:tcPr>
            <w:tcW w:w="2552" w:type="dxa"/>
            <w:tcBorders>
              <w:bottom w:val="single" w:sz="1" w:space="0" w:color="auto"/>
            </w:tcBorders>
            <w:vAlign w:val="center"/>
          </w:tcPr>
          <w:p w14:paraId="1E3EB9F6" w14:textId="571DBE44" w:rsidR="00396E73" w:rsidRPr="00A57E47" w:rsidRDefault="00396E73" w:rsidP="00A57E4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 xml:space="preserve">Wartość </w:t>
            </w:r>
            <w:r w:rsidR="00851907">
              <w:rPr>
                <w:rStyle w:val="bold"/>
              </w:rPr>
              <w:t>infrastruktury serwerowej</w:t>
            </w:r>
            <w:r>
              <w:rPr>
                <w:rStyle w:val="bold"/>
              </w:rPr>
              <w:t xml:space="preserve"> </w:t>
            </w:r>
            <w:r w:rsidR="00DD1B73">
              <w:rPr>
                <w:rStyle w:val="bold"/>
              </w:rPr>
              <w:t>w ramach dostawy</w:t>
            </w:r>
            <w:r w:rsidR="004746A0">
              <w:rPr>
                <w:rStyle w:val="bold"/>
              </w:rPr>
              <w:t xml:space="preserve"> </w:t>
            </w:r>
            <w:r>
              <w:rPr>
                <w:rStyle w:val="bold"/>
              </w:rPr>
              <w:t>w PLN brutto</w:t>
            </w:r>
          </w:p>
        </w:tc>
        <w:tc>
          <w:tcPr>
            <w:tcW w:w="2551" w:type="dxa"/>
            <w:tcBorders>
              <w:bottom w:val="single" w:sz="1" w:space="0" w:color="auto"/>
            </w:tcBorders>
            <w:vAlign w:val="center"/>
          </w:tcPr>
          <w:p w14:paraId="710BAB78" w14:textId="2B19156A" w:rsidR="00396E73" w:rsidRDefault="00396E73" w:rsidP="00A57E4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>Termin wykonania dostawy (dzień – miesiąc – rok)</w:t>
            </w:r>
            <w:r w:rsidR="008B6A09">
              <w:rPr>
                <w:rStyle w:val="bold"/>
              </w:rPr>
              <w:t>/</w:t>
            </w:r>
            <w:r w:rsidR="004746A0">
              <w:rPr>
                <w:rStyle w:val="bold"/>
              </w:rPr>
              <w:br/>
            </w:r>
            <w:r w:rsidR="008B6A09">
              <w:rPr>
                <w:rStyle w:val="bold"/>
              </w:rPr>
              <w:t>od - do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vAlign w:val="center"/>
          </w:tcPr>
          <w:p w14:paraId="67BE0417" w14:textId="77777777" w:rsidR="00396E73" w:rsidRDefault="00396E73" w:rsidP="00A57E4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>Podmiot, na rzecz którego dostawy zostały wykonane</w:t>
            </w:r>
          </w:p>
          <w:p w14:paraId="7FAFDCF7" w14:textId="3CF049F1" w:rsidR="00396E73" w:rsidRPr="00A57E47" w:rsidRDefault="00396E73" w:rsidP="00A57E47">
            <w:pPr>
              <w:pStyle w:val="tableCenter"/>
              <w:spacing w:after="160"/>
              <w:rPr>
                <w:rStyle w:val="bold"/>
              </w:rPr>
            </w:pPr>
            <w:r>
              <w:rPr>
                <w:rStyle w:val="bold"/>
              </w:rPr>
              <w:t>(nazwa oraz adres)</w:t>
            </w:r>
          </w:p>
        </w:tc>
      </w:tr>
      <w:tr w:rsidR="00396E73" w14:paraId="2D0E77B7" w14:textId="77777777" w:rsidTr="004746A0">
        <w:tc>
          <w:tcPr>
            <w:tcW w:w="458" w:type="dxa"/>
            <w:vAlign w:val="center"/>
          </w:tcPr>
          <w:p w14:paraId="56771A2E" w14:textId="77777777" w:rsidR="00396E73" w:rsidRDefault="00396E73" w:rsidP="000268B5">
            <w:pPr>
              <w:jc w:val="center"/>
            </w:pPr>
            <w:r>
              <w:t>1.</w:t>
            </w:r>
          </w:p>
        </w:tc>
        <w:tc>
          <w:tcPr>
            <w:tcW w:w="2854" w:type="dxa"/>
            <w:vAlign w:val="center"/>
          </w:tcPr>
          <w:p w14:paraId="323436FF" w14:textId="48B7F89B" w:rsidR="00396E73" w:rsidRDefault="00396E73" w:rsidP="00353CA0">
            <w:pPr>
              <w:pStyle w:val="p"/>
            </w:pPr>
          </w:p>
        </w:tc>
        <w:tc>
          <w:tcPr>
            <w:tcW w:w="2500" w:type="dxa"/>
            <w:vAlign w:val="center"/>
          </w:tcPr>
          <w:p w14:paraId="506BCCEF" w14:textId="49B5E6FA" w:rsidR="00396E73" w:rsidRDefault="00893657" w:rsidP="00893657">
            <w:pPr>
              <w:pStyle w:val="p"/>
              <w:jc w:val="center"/>
            </w:pPr>
            <w:r>
              <w:t>TAK/NIE*</w:t>
            </w:r>
          </w:p>
        </w:tc>
        <w:tc>
          <w:tcPr>
            <w:tcW w:w="2552" w:type="dxa"/>
            <w:vAlign w:val="center"/>
          </w:tcPr>
          <w:p w14:paraId="4E81572D" w14:textId="17D7E4A8" w:rsidR="00396E73" w:rsidRDefault="00396E73" w:rsidP="00461255">
            <w:pPr>
              <w:pStyle w:val="p"/>
            </w:pPr>
          </w:p>
        </w:tc>
        <w:tc>
          <w:tcPr>
            <w:tcW w:w="2551" w:type="dxa"/>
            <w:vAlign w:val="center"/>
          </w:tcPr>
          <w:p w14:paraId="66A1068B" w14:textId="1ACECC43" w:rsidR="00396E73" w:rsidRDefault="00396E73" w:rsidP="000455B8">
            <w:pPr>
              <w:pStyle w:val="p"/>
              <w:jc w:val="center"/>
            </w:pPr>
          </w:p>
        </w:tc>
        <w:tc>
          <w:tcPr>
            <w:tcW w:w="3013" w:type="dxa"/>
            <w:vAlign w:val="center"/>
          </w:tcPr>
          <w:p w14:paraId="6897E34C" w14:textId="01F85B59" w:rsidR="00396E73" w:rsidRDefault="00396E73" w:rsidP="000455B8">
            <w:pPr>
              <w:pStyle w:val="p"/>
              <w:jc w:val="center"/>
            </w:pPr>
          </w:p>
        </w:tc>
      </w:tr>
      <w:tr w:rsidR="00396E73" w14:paraId="34C5760F" w14:textId="77777777" w:rsidTr="004746A0">
        <w:tc>
          <w:tcPr>
            <w:tcW w:w="458" w:type="dxa"/>
            <w:vAlign w:val="center"/>
          </w:tcPr>
          <w:p w14:paraId="1F137269" w14:textId="77777777" w:rsidR="00396E73" w:rsidRDefault="00396E73" w:rsidP="009031D8">
            <w:pPr>
              <w:jc w:val="center"/>
            </w:pPr>
            <w:r>
              <w:t>2.</w:t>
            </w:r>
          </w:p>
        </w:tc>
        <w:tc>
          <w:tcPr>
            <w:tcW w:w="2854" w:type="dxa"/>
            <w:vAlign w:val="center"/>
          </w:tcPr>
          <w:p w14:paraId="4818F232" w14:textId="77777777" w:rsidR="00396E73" w:rsidRDefault="00396E73" w:rsidP="009031D8">
            <w:pPr>
              <w:pStyle w:val="p"/>
              <w:jc w:val="center"/>
            </w:pPr>
          </w:p>
        </w:tc>
        <w:tc>
          <w:tcPr>
            <w:tcW w:w="2500" w:type="dxa"/>
            <w:vAlign w:val="center"/>
          </w:tcPr>
          <w:p w14:paraId="0FF53D20" w14:textId="76AC62BC" w:rsidR="00396E73" w:rsidRDefault="00893657" w:rsidP="00893657">
            <w:pPr>
              <w:pStyle w:val="p"/>
              <w:jc w:val="center"/>
            </w:pPr>
            <w:r>
              <w:t>TAK/NIE*</w:t>
            </w:r>
          </w:p>
        </w:tc>
        <w:tc>
          <w:tcPr>
            <w:tcW w:w="2552" w:type="dxa"/>
            <w:vAlign w:val="center"/>
          </w:tcPr>
          <w:p w14:paraId="0CDA79DB" w14:textId="1FA1743E" w:rsidR="00396E73" w:rsidRDefault="00396E73" w:rsidP="00D53CD7">
            <w:pPr>
              <w:pStyle w:val="p"/>
              <w:jc w:val="center"/>
            </w:pPr>
          </w:p>
        </w:tc>
        <w:tc>
          <w:tcPr>
            <w:tcW w:w="2551" w:type="dxa"/>
            <w:vAlign w:val="center"/>
          </w:tcPr>
          <w:p w14:paraId="65A0F131" w14:textId="41964028" w:rsidR="00396E73" w:rsidRDefault="00396E73" w:rsidP="00CF6B5F">
            <w:pPr>
              <w:pStyle w:val="p"/>
            </w:pPr>
            <w:r>
              <w:t xml:space="preserve"> </w:t>
            </w:r>
          </w:p>
        </w:tc>
        <w:tc>
          <w:tcPr>
            <w:tcW w:w="3013" w:type="dxa"/>
            <w:vAlign w:val="center"/>
          </w:tcPr>
          <w:p w14:paraId="5EE2D60A" w14:textId="3E96B3AE" w:rsidR="00396E73" w:rsidRDefault="00396E73" w:rsidP="009031D8">
            <w:pPr>
              <w:pStyle w:val="p"/>
              <w:jc w:val="center"/>
            </w:pPr>
          </w:p>
        </w:tc>
      </w:tr>
      <w:tr w:rsidR="00396E73" w14:paraId="7F4039B4" w14:textId="77777777" w:rsidTr="004746A0">
        <w:tc>
          <w:tcPr>
            <w:tcW w:w="458" w:type="dxa"/>
            <w:vAlign w:val="center"/>
          </w:tcPr>
          <w:p w14:paraId="164EE71B" w14:textId="77777777" w:rsidR="00396E73" w:rsidRDefault="00396E73" w:rsidP="009031D8">
            <w:pPr>
              <w:jc w:val="center"/>
            </w:pPr>
            <w:r>
              <w:t>3.</w:t>
            </w:r>
          </w:p>
        </w:tc>
        <w:tc>
          <w:tcPr>
            <w:tcW w:w="2854" w:type="dxa"/>
            <w:vAlign w:val="center"/>
          </w:tcPr>
          <w:p w14:paraId="6C04BF7D" w14:textId="77777777" w:rsidR="00396E73" w:rsidRDefault="00396E73" w:rsidP="009031D8">
            <w:pPr>
              <w:pStyle w:val="p"/>
              <w:jc w:val="center"/>
            </w:pPr>
          </w:p>
        </w:tc>
        <w:tc>
          <w:tcPr>
            <w:tcW w:w="2500" w:type="dxa"/>
            <w:vAlign w:val="center"/>
          </w:tcPr>
          <w:p w14:paraId="67939C46" w14:textId="1900BEBD" w:rsidR="00396E73" w:rsidRPr="008B6A09" w:rsidRDefault="008B6A09" w:rsidP="00893657">
            <w:pPr>
              <w:pStyle w:val="p"/>
              <w:jc w:val="center"/>
            </w:pPr>
            <w:r w:rsidRPr="008B6A09">
              <w:t>TAK/NIE*</w:t>
            </w:r>
          </w:p>
        </w:tc>
        <w:tc>
          <w:tcPr>
            <w:tcW w:w="2552" w:type="dxa"/>
            <w:vAlign w:val="center"/>
          </w:tcPr>
          <w:p w14:paraId="78843452" w14:textId="58704F00" w:rsidR="00396E73" w:rsidRPr="00EE3FFD" w:rsidRDefault="00396E73" w:rsidP="00D53CD7">
            <w:pPr>
              <w:pStyle w:val="p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85B329D" w14:textId="3C280C4F" w:rsidR="00396E73" w:rsidRDefault="00396E73" w:rsidP="009031D8">
            <w:pPr>
              <w:pStyle w:val="p"/>
              <w:jc w:val="center"/>
            </w:pPr>
          </w:p>
        </w:tc>
        <w:tc>
          <w:tcPr>
            <w:tcW w:w="3013" w:type="dxa"/>
            <w:vAlign w:val="center"/>
          </w:tcPr>
          <w:p w14:paraId="3D215375" w14:textId="62C0D596" w:rsidR="00396E73" w:rsidRDefault="00396E73" w:rsidP="009031D8">
            <w:pPr>
              <w:pStyle w:val="p"/>
              <w:jc w:val="center"/>
            </w:pPr>
          </w:p>
        </w:tc>
      </w:tr>
    </w:tbl>
    <w:p w14:paraId="1F0B5E20" w14:textId="77777777" w:rsidR="00A2119A" w:rsidRPr="004746A0" w:rsidRDefault="00A2119A" w:rsidP="00402C8C">
      <w:pPr>
        <w:pStyle w:val="p"/>
        <w:rPr>
          <w:b/>
          <w:bCs/>
          <w:i/>
          <w:sz w:val="20"/>
          <w:szCs w:val="20"/>
        </w:rPr>
      </w:pPr>
    </w:p>
    <w:p w14:paraId="74447251" w14:textId="5ABD719B" w:rsidR="00A2119A" w:rsidRPr="004746A0" w:rsidRDefault="00070806" w:rsidP="00070806">
      <w:pPr>
        <w:pStyle w:val="p"/>
        <w:rPr>
          <w:b/>
          <w:bCs/>
          <w:i/>
          <w:sz w:val="20"/>
          <w:szCs w:val="20"/>
        </w:rPr>
      </w:pPr>
      <w:r w:rsidRPr="004746A0">
        <w:rPr>
          <w:b/>
          <w:bCs/>
          <w:i/>
          <w:sz w:val="20"/>
          <w:szCs w:val="20"/>
        </w:rPr>
        <w:t xml:space="preserve">* </w:t>
      </w:r>
      <w:r w:rsidR="00652CC2" w:rsidRPr="004746A0">
        <w:rPr>
          <w:b/>
          <w:bCs/>
          <w:i/>
          <w:sz w:val="20"/>
          <w:szCs w:val="20"/>
        </w:rPr>
        <w:t>niepotrzebne skreślić</w:t>
      </w:r>
    </w:p>
    <w:p w14:paraId="278641FA" w14:textId="77777777" w:rsidR="00C102BE" w:rsidRDefault="00C102BE" w:rsidP="00C102BE">
      <w:pPr>
        <w:pStyle w:val="p"/>
        <w:rPr>
          <w:bCs/>
        </w:rPr>
      </w:pPr>
      <w:r w:rsidRPr="00402C8C">
        <w:rPr>
          <w:bCs/>
        </w:rPr>
        <w:t>W przypadku,  gdy liczba wierszy w tabel</w:t>
      </w:r>
      <w:r>
        <w:rPr>
          <w:bCs/>
        </w:rPr>
        <w:t>ach</w:t>
      </w:r>
      <w:r w:rsidRPr="00402C8C">
        <w:rPr>
          <w:bCs/>
        </w:rPr>
        <w:t xml:space="preserve"> będzie niewystarczająca, wiersze te należy powielić.</w:t>
      </w:r>
    </w:p>
    <w:p w14:paraId="7C574DC2" w14:textId="77777777" w:rsidR="004746A0" w:rsidRDefault="004746A0" w:rsidP="004746A0">
      <w:pPr>
        <w:pStyle w:val="p"/>
        <w:jc w:val="center"/>
        <w:rPr>
          <w:bCs/>
        </w:rPr>
      </w:pPr>
    </w:p>
    <w:p w14:paraId="1CF773CB" w14:textId="77777777" w:rsidR="004746A0" w:rsidRDefault="004746A0" w:rsidP="004746A0">
      <w:pPr>
        <w:pStyle w:val="p"/>
        <w:jc w:val="center"/>
        <w:rPr>
          <w:bCs/>
        </w:rPr>
      </w:pPr>
    </w:p>
    <w:p w14:paraId="457833EA" w14:textId="77777777" w:rsidR="004746A0" w:rsidRDefault="004746A0" w:rsidP="004746A0">
      <w:pPr>
        <w:pStyle w:val="p"/>
        <w:jc w:val="center"/>
        <w:rPr>
          <w:bCs/>
        </w:rPr>
      </w:pPr>
    </w:p>
    <w:p w14:paraId="1E2349E2" w14:textId="43F0AF05" w:rsidR="004746A0" w:rsidRPr="004746A0" w:rsidRDefault="004746A0" w:rsidP="004746A0">
      <w:pPr>
        <w:pStyle w:val="p"/>
        <w:jc w:val="center"/>
        <w:rPr>
          <w:bCs/>
        </w:rPr>
      </w:pPr>
      <w:r>
        <w:rPr>
          <w:bCs/>
        </w:rPr>
        <w:t>…………….</w:t>
      </w:r>
      <w:r w:rsidRPr="004746A0">
        <w:rPr>
          <w:bCs/>
        </w:rPr>
        <w:t xml:space="preserve">……………………………………………….                                                                                              </w:t>
      </w:r>
      <w:r>
        <w:rPr>
          <w:bCs/>
        </w:rPr>
        <w:t>……………………………</w:t>
      </w:r>
      <w:r w:rsidRPr="004746A0">
        <w:rPr>
          <w:bCs/>
        </w:rPr>
        <w:t>…………………………………………..</w:t>
      </w:r>
    </w:p>
    <w:p w14:paraId="16AA16F2" w14:textId="0ECA710C" w:rsidR="006677DD" w:rsidRPr="004746A0" w:rsidRDefault="004746A0" w:rsidP="004746A0">
      <w:pPr>
        <w:pStyle w:val="p"/>
        <w:jc w:val="center"/>
        <w:rPr>
          <w:bCs/>
          <w:i/>
          <w:sz w:val="20"/>
          <w:szCs w:val="20"/>
        </w:rPr>
      </w:pPr>
      <w:r w:rsidRPr="004746A0">
        <w:rPr>
          <w:bCs/>
          <w:i/>
          <w:sz w:val="20"/>
          <w:szCs w:val="20"/>
        </w:rPr>
        <w:t xml:space="preserve">miejscowość, data                                                                                                         </w:t>
      </w:r>
      <w:bookmarkStart w:id="0" w:name="_GoBack"/>
      <w:bookmarkEnd w:id="0"/>
      <w:r w:rsidRPr="004746A0">
        <w:rPr>
          <w:bCs/>
          <w:i/>
          <w:sz w:val="20"/>
          <w:szCs w:val="20"/>
        </w:rPr>
        <w:t xml:space="preserve">      </w:t>
      </w:r>
      <w:r w:rsidRPr="004746A0">
        <w:rPr>
          <w:bCs/>
          <w:i/>
          <w:sz w:val="20"/>
          <w:szCs w:val="20"/>
        </w:rPr>
        <w:tab/>
      </w:r>
      <w:r w:rsidRPr="004746A0">
        <w:rPr>
          <w:bCs/>
          <w:i/>
          <w:sz w:val="20"/>
          <w:szCs w:val="20"/>
        </w:rPr>
        <w:tab/>
      </w:r>
      <w:r w:rsidRPr="004746A0">
        <w:rPr>
          <w:bCs/>
          <w:i/>
          <w:sz w:val="20"/>
          <w:szCs w:val="20"/>
        </w:rPr>
        <w:tab/>
      </w:r>
      <w:r w:rsidRPr="004746A0">
        <w:rPr>
          <w:bCs/>
          <w:i/>
          <w:sz w:val="20"/>
          <w:szCs w:val="20"/>
        </w:rPr>
        <w:tab/>
      </w:r>
      <w:r w:rsidRPr="004746A0">
        <w:rPr>
          <w:bCs/>
          <w:i/>
          <w:sz w:val="20"/>
          <w:szCs w:val="20"/>
        </w:rPr>
        <w:t>podpis uprawnionego przedstawiciela wykonawcy</w:t>
      </w:r>
    </w:p>
    <w:sectPr w:rsidR="006677DD" w:rsidRPr="004746A0" w:rsidSect="00C02AB3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-1753" w:right="1417" w:bottom="1417" w:left="1417" w:header="34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CAAB4" w14:textId="77777777" w:rsidR="00BA6169" w:rsidRDefault="00BA6169" w:rsidP="00762ECD">
      <w:pPr>
        <w:spacing w:after="0" w:line="240" w:lineRule="auto"/>
      </w:pPr>
      <w:r>
        <w:separator/>
      </w:r>
    </w:p>
  </w:endnote>
  <w:endnote w:type="continuationSeparator" w:id="0">
    <w:p w14:paraId="339434D7" w14:textId="77777777" w:rsidR="00BA6169" w:rsidRDefault="00BA6169" w:rsidP="0076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BB48D" w14:textId="77777777" w:rsidR="00762ECD" w:rsidRDefault="00762ECD" w:rsidP="00762ECD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2ACAD" w14:textId="77777777" w:rsidR="00762ECD" w:rsidRDefault="00762ECD" w:rsidP="00762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C965E" w14:textId="77777777" w:rsidR="00BA6169" w:rsidRDefault="00BA6169" w:rsidP="00762ECD">
      <w:pPr>
        <w:spacing w:after="0" w:line="240" w:lineRule="auto"/>
      </w:pPr>
      <w:r>
        <w:separator/>
      </w:r>
    </w:p>
  </w:footnote>
  <w:footnote w:type="continuationSeparator" w:id="0">
    <w:p w14:paraId="61BD5274" w14:textId="77777777" w:rsidR="00BA6169" w:rsidRDefault="00BA6169" w:rsidP="0076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8C225" w14:textId="2FF5B849" w:rsidR="00C02AB3" w:rsidRDefault="00E80664" w:rsidP="00C02AB3">
    <w:pPr>
      <w:pStyle w:val="Nagwek"/>
      <w:jc w:val="center"/>
    </w:pPr>
    <w:r w:rsidRPr="00C02AB3">
      <w:rPr>
        <w:rFonts w:ascii="Arial" w:hAnsi="Arial" w:cs="Arial"/>
        <w:noProof/>
        <w:sz w:val="21"/>
        <w:szCs w:val="21"/>
      </w:rPr>
      <w:drawing>
        <wp:inline distT="0" distB="0" distL="0" distR="0" wp14:anchorId="7DEF4FC6" wp14:editId="045AF1AA">
          <wp:extent cx="5768340" cy="579120"/>
          <wp:effectExtent l="0" t="0" r="0" b="0"/>
          <wp:docPr id="1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834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1ABE9" w14:textId="30CAB7F9" w:rsidR="00396E73" w:rsidRDefault="00391664" w:rsidP="00C02AB3">
    <w:pPr>
      <w:pStyle w:val="Nagwek"/>
      <w:spacing w:after="1200"/>
      <w:jc w:val="center"/>
    </w:pPr>
    <w:r>
      <w:rPr>
        <w:noProof/>
      </w:rPr>
      <w:drawing>
        <wp:inline distT="0" distB="0" distL="0" distR="0" wp14:anchorId="6C009569" wp14:editId="6D70C1B2">
          <wp:extent cx="5273675" cy="749935"/>
          <wp:effectExtent l="0" t="0" r="3175" b="0"/>
          <wp:docPr id="1659805358" name="Obraz 1659805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67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96E73">
      <w:t xml:space="preserve">                  </w:t>
    </w:r>
  </w:p>
  <w:p w14:paraId="64A6F5C2" w14:textId="3D739B9D" w:rsidR="00762ECD" w:rsidRDefault="00396E73" w:rsidP="00C02AB3">
    <w:pPr>
      <w:pStyle w:val="Nagwek"/>
      <w:spacing w:after="1200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        </w:t>
    </w:r>
    <w:r w:rsidR="00D53CD7">
      <w:t xml:space="preserve">Załącznik nr </w:t>
    </w:r>
    <w:r w:rsidR="00391664">
      <w:t>3</w:t>
    </w:r>
    <w:r w:rsidR="00581429">
      <w:t xml:space="preserve"> do </w:t>
    </w:r>
    <w:r>
      <w:t>Zapytania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1EFF"/>
    <w:multiLevelType w:val="multilevel"/>
    <w:tmpl w:val="A6662FC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F5F83"/>
    <w:multiLevelType w:val="multilevel"/>
    <w:tmpl w:val="B9F68E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C97A4B"/>
    <w:multiLevelType w:val="multilevel"/>
    <w:tmpl w:val="DC1E19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351EC"/>
    <w:multiLevelType w:val="multilevel"/>
    <w:tmpl w:val="3F02A4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F237D"/>
    <w:multiLevelType w:val="multilevel"/>
    <w:tmpl w:val="7AFA3A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45159C"/>
    <w:multiLevelType w:val="multilevel"/>
    <w:tmpl w:val="5518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D447168"/>
    <w:multiLevelType w:val="multilevel"/>
    <w:tmpl w:val="DC8EF0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45CF2"/>
    <w:multiLevelType w:val="multilevel"/>
    <w:tmpl w:val="DC7ABE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1932DC"/>
    <w:multiLevelType w:val="multilevel"/>
    <w:tmpl w:val="9E92C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34406E"/>
    <w:multiLevelType w:val="multilevel"/>
    <w:tmpl w:val="FCB0AC2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FD79A4"/>
    <w:multiLevelType w:val="multilevel"/>
    <w:tmpl w:val="D986A6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3D524B4"/>
    <w:multiLevelType w:val="multilevel"/>
    <w:tmpl w:val="74EAB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DC2326"/>
    <w:multiLevelType w:val="hybridMultilevel"/>
    <w:tmpl w:val="7D405E94"/>
    <w:lvl w:ilvl="0" w:tplc="7A3A765E">
      <w:start w:val="12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FD5925"/>
    <w:multiLevelType w:val="multilevel"/>
    <w:tmpl w:val="47B0BB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986429"/>
    <w:multiLevelType w:val="multilevel"/>
    <w:tmpl w:val="833AAF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0B7395"/>
    <w:multiLevelType w:val="multilevel"/>
    <w:tmpl w:val="E1422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815D4B"/>
    <w:multiLevelType w:val="hybridMultilevel"/>
    <w:tmpl w:val="E684D7D4"/>
    <w:lvl w:ilvl="0" w:tplc="1E62F82A">
      <w:start w:val="12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7DD9"/>
    <w:multiLevelType w:val="multilevel"/>
    <w:tmpl w:val="7892E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5B3932"/>
    <w:multiLevelType w:val="multilevel"/>
    <w:tmpl w:val="DBC6D4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6DF6C67"/>
    <w:multiLevelType w:val="hybridMultilevel"/>
    <w:tmpl w:val="D1CC1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B1D1DF6"/>
    <w:multiLevelType w:val="multilevel"/>
    <w:tmpl w:val="3D1E06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C5D3678"/>
    <w:multiLevelType w:val="multilevel"/>
    <w:tmpl w:val="CDAA76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1216D0"/>
    <w:multiLevelType w:val="multilevel"/>
    <w:tmpl w:val="D7EC2A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EF552E"/>
    <w:multiLevelType w:val="multilevel"/>
    <w:tmpl w:val="0754830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9C14341"/>
    <w:multiLevelType w:val="multilevel"/>
    <w:tmpl w:val="AA80A5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E10DA1"/>
    <w:multiLevelType w:val="multilevel"/>
    <w:tmpl w:val="2314148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3"/>
  </w:num>
  <w:num w:numId="3">
    <w:abstractNumId w:val="22"/>
  </w:num>
  <w:num w:numId="4">
    <w:abstractNumId w:val="31"/>
  </w:num>
  <w:num w:numId="5">
    <w:abstractNumId w:val="25"/>
  </w:num>
  <w:num w:numId="6">
    <w:abstractNumId w:val="8"/>
  </w:num>
  <w:num w:numId="7">
    <w:abstractNumId w:val="7"/>
  </w:num>
  <w:num w:numId="8">
    <w:abstractNumId w:val="13"/>
  </w:num>
  <w:num w:numId="9">
    <w:abstractNumId w:val="2"/>
  </w:num>
  <w:num w:numId="10">
    <w:abstractNumId w:val="16"/>
  </w:num>
  <w:num w:numId="11">
    <w:abstractNumId w:val="12"/>
  </w:num>
  <w:num w:numId="12">
    <w:abstractNumId w:val="6"/>
  </w:num>
  <w:num w:numId="13">
    <w:abstractNumId w:val="4"/>
  </w:num>
  <w:num w:numId="14">
    <w:abstractNumId w:val="17"/>
  </w:num>
  <w:num w:numId="15">
    <w:abstractNumId w:val="18"/>
  </w:num>
  <w:num w:numId="16">
    <w:abstractNumId w:val="20"/>
  </w:num>
  <w:num w:numId="17">
    <w:abstractNumId w:val="10"/>
  </w:num>
  <w:num w:numId="18">
    <w:abstractNumId w:val="26"/>
  </w:num>
  <w:num w:numId="19">
    <w:abstractNumId w:val="29"/>
  </w:num>
  <w:num w:numId="20">
    <w:abstractNumId w:val="28"/>
  </w:num>
  <w:num w:numId="21">
    <w:abstractNumId w:val="14"/>
  </w:num>
  <w:num w:numId="22">
    <w:abstractNumId w:val="1"/>
  </w:num>
  <w:num w:numId="23">
    <w:abstractNumId w:val="11"/>
  </w:num>
  <w:num w:numId="24">
    <w:abstractNumId w:val="32"/>
  </w:num>
  <w:num w:numId="25">
    <w:abstractNumId w:val="21"/>
  </w:num>
  <w:num w:numId="26">
    <w:abstractNumId w:val="3"/>
  </w:num>
  <w:num w:numId="27">
    <w:abstractNumId w:val="9"/>
  </w:num>
  <w:num w:numId="28">
    <w:abstractNumId w:val="33"/>
  </w:num>
  <w:num w:numId="29">
    <w:abstractNumId w:val="30"/>
  </w:num>
  <w:num w:numId="30">
    <w:abstractNumId w:val="5"/>
  </w:num>
  <w:num w:numId="31">
    <w:abstractNumId w:val="0"/>
  </w:num>
  <w:num w:numId="32">
    <w:abstractNumId w:val="24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59E"/>
    <w:rsid w:val="00001BD7"/>
    <w:rsid w:val="00003641"/>
    <w:rsid w:val="0002161B"/>
    <w:rsid w:val="000268B5"/>
    <w:rsid w:val="0003147B"/>
    <w:rsid w:val="00033087"/>
    <w:rsid w:val="00040D33"/>
    <w:rsid w:val="000455B8"/>
    <w:rsid w:val="00047A52"/>
    <w:rsid w:val="000565A1"/>
    <w:rsid w:val="00070806"/>
    <w:rsid w:val="000830BA"/>
    <w:rsid w:val="00085BBB"/>
    <w:rsid w:val="000A75AE"/>
    <w:rsid w:val="0010545B"/>
    <w:rsid w:val="00113A44"/>
    <w:rsid w:val="0011683D"/>
    <w:rsid w:val="00130CD4"/>
    <w:rsid w:val="00147061"/>
    <w:rsid w:val="0016455D"/>
    <w:rsid w:val="0019479A"/>
    <w:rsid w:val="001C36A0"/>
    <w:rsid w:val="001C718D"/>
    <w:rsid w:val="001D660D"/>
    <w:rsid w:val="001E2E17"/>
    <w:rsid w:val="001F186E"/>
    <w:rsid w:val="001F31ED"/>
    <w:rsid w:val="001F4CB3"/>
    <w:rsid w:val="00211787"/>
    <w:rsid w:val="00224640"/>
    <w:rsid w:val="002550CF"/>
    <w:rsid w:val="0026738A"/>
    <w:rsid w:val="00276714"/>
    <w:rsid w:val="002D53A9"/>
    <w:rsid w:val="002E1FB3"/>
    <w:rsid w:val="002E468D"/>
    <w:rsid w:val="002F750D"/>
    <w:rsid w:val="00314F34"/>
    <w:rsid w:val="003165D6"/>
    <w:rsid w:val="00353CA0"/>
    <w:rsid w:val="00377BC1"/>
    <w:rsid w:val="00391664"/>
    <w:rsid w:val="00396E73"/>
    <w:rsid w:val="003B239E"/>
    <w:rsid w:val="003B55FC"/>
    <w:rsid w:val="003D1C0C"/>
    <w:rsid w:val="003D6950"/>
    <w:rsid w:val="003E054D"/>
    <w:rsid w:val="003E0E7D"/>
    <w:rsid w:val="003E583C"/>
    <w:rsid w:val="003E7101"/>
    <w:rsid w:val="003F2778"/>
    <w:rsid w:val="003F288A"/>
    <w:rsid w:val="003F56AE"/>
    <w:rsid w:val="00402C8C"/>
    <w:rsid w:val="00405652"/>
    <w:rsid w:val="004216D4"/>
    <w:rsid w:val="00435B35"/>
    <w:rsid w:val="00440A5A"/>
    <w:rsid w:val="00450612"/>
    <w:rsid w:val="00461255"/>
    <w:rsid w:val="004746A0"/>
    <w:rsid w:val="0048188A"/>
    <w:rsid w:val="004A2594"/>
    <w:rsid w:val="004D5E63"/>
    <w:rsid w:val="004E30F3"/>
    <w:rsid w:val="004F070C"/>
    <w:rsid w:val="004F113C"/>
    <w:rsid w:val="0051261D"/>
    <w:rsid w:val="0052029C"/>
    <w:rsid w:val="00521B39"/>
    <w:rsid w:val="00570994"/>
    <w:rsid w:val="00574235"/>
    <w:rsid w:val="00581429"/>
    <w:rsid w:val="005956D6"/>
    <w:rsid w:val="005962C7"/>
    <w:rsid w:val="005A299F"/>
    <w:rsid w:val="005B02BB"/>
    <w:rsid w:val="005B77BC"/>
    <w:rsid w:val="005C3CA9"/>
    <w:rsid w:val="005D6640"/>
    <w:rsid w:val="005E2C74"/>
    <w:rsid w:val="006045BC"/>
    <w:rsid w:val="006259C3"/>
    <w:rsid w:val="0064065B"/>
    <w:rsid w:val="00651ECC"/>
    <w:rsid w:val="00652CC2"/>
    <w:rsid w:val="0065652C"/>
    <w:rsid w:val="00661103"/>
    <w:rsid w:val="006677DD"/>
    <w:rsid w:val="00682F32"/>
    <w:rsid w:val="006932A5"/>
    <w:rsid w:val="006C607F"/>
    <w:rsid w:val="006D70D3"/>
    <w:rsid w:val="006E04EC"/>
    <w:rsid w:val="006E4365"/>
    <w:rsid w:val="006F13CD"/>
    <w:rsid w:val="006F3D8C"/>
    <w:rsid w:val="006F6A77"/>
    <w:rsid w:val="00707131"/>
    <w:rsid w:val="00714C6E"/>
    <w:rsid w:val="007201CF"/>
    <w:rsid w:val="00723E5E"/>
    <w:rsid w:val="00744AB4"/>
    <w:rsid w:val="00754843"/>
    <w:rsid w:val="00762ECD"/>
    <w:rsid w:val="00783DEE"/>
    <w:rsid w:val="007864F9"/>
    <w:rsid w:val="007932EE"/>
    <w:rsid w:val="007A0637"/>
    <w:rsid w:val="007A0CC0"/>
    <w:rsid w:val="007A759E"/>
    <w:rsid w:val="007E52BB"/>
    <w:rsid w:val="0080433A"/>
    <w:rsid w:val="00826BDD"/>
    <w:rsid w:val="00833DB5"/>
    <w:rsid w:val="00842854"/>
    <w:rsid w:val="00847D58"/>
    <w:rsid w:val="00851907"/>
    <w:rsid w:val="00883B50"/>
    <w:rsid w:val="00886827"/>
    <w:rsid w:val="0089103A"/>
    <w:rsid w:val="00893657"/>
    <w:rsid w:val="008B6A09"/>
    <w:rsid w:val="008D0A60"/>
    <w:rsid w:val="008D4449"/>
    <w:rsid w:val="008D5E1C"/>
    <w:rsid w:val="008E7075"/>
    <w:rsid w:val="00901522"/>
    <w:rsid w:val="009031D8"/>
    <w:rsid w:val="00905CC4"/>
    <w:rsid w:val="00915B93"/>
    <w:rsid w:val="00916C0F"/>
    <w:rsid w:val="00933AB4"/>
    <w:rsid w:val="009436C1"/>
    <w:rsid w:val="00945036"/>
    <w:rsid w:val="00952676"/>
    <w:rsid w:val="0096456F"/>
    <w:rsid w:val="00986EF3"/>
    <w:rsid w:val="009918D2"/>
    <w:rsid w:val="0099235F"/>
    <w:rsid w:val="009B25C9"/>
    <w:rsid w:val="009C5466"/>
    <w:rsid w:val="009D3C2E"/>
    <w:rsid w:val="009F5B24"/>
    <w:rsid w:val="009F7483"/>
    <w:rsid w:val="00A01CEF"/>
    <w:rsid w:val="00A05A1B"/>
    <w:rsid w:val="00A17F3D"/>
    <w:rsid w:val="00A2119A"/>
    <w:rsid w:val="00A22821"/>
    <w:rsid w:val="00A36B76"/>
    <w:rsid w:val="00A47872"/>
    <w:rsid w:val="00A57E47"/>
    <w:rsid w:val="00A6022C"/>
    <w:rsid w:val="00A626A0"/>
    <w:rsid w:val="00A73D9E"/>
    <w:rsid w:val="00A969D2"/>
    <w:rsid w:val="00AB570D"/>
    <w:rsid w:val="00AD5BF2"/>
    <w:rsid w:val="00AD6BB3"/>
    <w:rsid w:val="00AF0A25"/>
    <w:rsid w:val="00AF2A36"/>
    <w:rsid w:val="00AF40C7"/>
    <w:rsid w:val="00B32056"/>
    <w:rsid w:val="00B53427"/>
    <w:rsid w:val="00B64F1D"/>
    <w:rsid w:val="00B77527"/>
    <w:rsid w:val="00B96FEE"/>
    <w:rsid w:val="00BA6169"/>
    <w:rsid w:val="00BA6DDD"/>
    <w:rsid w:val="00BB57BB"/>
    <w:rsid w:val="00BC5CAD"/>
    <w:rsid w:val="00BC6196"/>
    <w:rsid w:val="00BD28CF"/>
    <w:rsid w:val="00BD4D5E"/>
    <w:rsid w:val="00BE1638"/>
    <w:rsid w:val="00BE2607"/>
    <w:rsid w:val="00BF61AB"/>
    <w:rsid w:val="00C02AB3"/>
    <w:rsid w:val="00C03E89"/>
    <w:rsid w:val="00C072C8"/>
    <w:rsid w:val="00C102BE"/>
    <w:rsid w:val="00C1221F"/>
    <w:rsid w:val="00C211A9"/>
    <w:rsid w:val="00C341E1"/>
    <w:rsid w:val="00C734B2"/>
    <w:rsid w:val="00CA45D6"/>
    <w:rsid w:val="00CB1115"/>
    <w:rsid w:val="00CD32B4"/>
    <w:rsid w:val="00CF5464"/>
    <w:rsid w:val="00CF6B5F"/>
    <w:rsid w:val="00D019EC"/>
    <w:rsid w:val="00D06633"/>
    <w:rsid w:val="00D10806"/>
    <w:rsid w:val="00D50DC8"/>
    <w:rsid w:val="00D53CD7"/>
    <w:rsid w:val="00D65192"/>
    <w:rsid w:val="00D908F2"/>
    <w:rsid w:val="00D94EF0"/>
    <w:rsid w:val="00DB4889"/>
    <w:rsid w:val="00DD1B73"/>
    <w:rsid w:val="00DE3568"/>
    <w:rsid w:val="00DF0D75"/>
    <w:rsid w:val="00DF679D"/>
    <w:rsid w:val="00DF7B8B"/>
    <w:rsid w:val="00E13785"/>
    <w:rsid w:val="00E274F9"/>
    <w:rsid w:val="00E80664"/>
    <w:rsid w:val="00EA11B3"/>
    <w:rsid w:val="00EB003A"/>
    <w:rsid w:val="00EC3AC3"/>
    <w:rsid w:val="00EC5F98"/>
    <w:rsid w:val="00EC75EF"/>
    <w:rsid w:val="00EE3FFD"/>
    <w:rsid w:val="00F0401D"/>
    <w:rsid w:val="00F05578"/>
    <w:rsid w:val="00F061CC"/>
    <w:rsid w:val="00F129B4"/>
    <w:rsid w:val="00F22AF1"/>
    <w:rsid w:val="00F313DD"/>
    <w:rsid w:val="00F4081A"/>
    <w:rsid w:val="00F756A0"/>
    <w:rsid w:val="00FA35DD"/>
    <w:rsid w:val="00FA56DA"/>
    <w:rsid w:val="00FA7812"/>
    <w:rsid w:val="00FB06E6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9E14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62E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62EC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62E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2ECD"/>
    <w:rPr>
      <w:sz w:val="22"/>
      <w:szCs w:val="22"/>
    </w:rPr>
  </w:style>
  <w:style w:type="paragraph" w:styleId="Poprawka">
    <w:name w:val="Revision"/>
    <w:hidden/>
    <w:uiPriority w:val="99"/>
    <w:semiHidden/>
    <w:rsid w:val="00847D58"/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D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7D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7D5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5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62E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62EC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62E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2ECD"/>
    <w:rPr>
      <w:sz w:val="22"/>
      <w:szCs w:val="22"/>
    </w:rPr>
  </w:style>
  <w:style w:type="paragraph" w:styleId="Poprawka">
    <w:name w:val="Revision"/>
    <w:hidden/>
    <w:uiPriority w:val="99"/>
    <w:semiHidden/>
    <w:rsid w:val="00847D58"/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D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7D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7D5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5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3a305-8fb4-46f2-8475-e966e0325099" xsi:nil="true"/>
    <lcf76f155ced4ddcb4097134ff3c332f xmlns="01fee267-e52a-4e3a-95e9-6d926f35630b">
      <Terms xmlns="http://schemas.microsoft.com/office/infopath/2007/PartnerControls"/>
    </lcf76f155ced4ddcb4097134ff3c332f>
    <MediaLengthInSeconds xmlns="01fee267-e52a-4e3a-95e9-6d926f3563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e87715b1dce0620c0c12acc5bb180e17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33121ab201fcc32ec77b074b88d1e502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15CB9-7E6A-4907-ABC5-0D566A1B3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2E458-D93D-4557-83A8-55F105104F2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A42CEB-C018-4683-A87A-AF15A11453F5}">
  <ds:schemaRefs>
    <ds:schemaRef ds:uri="http://purl.org/dc/terms/"/>
    <ds:schemaRef ds:uri="http://schemas.openxmlformats.org/package/2006/metadata/core-properties"/>
    <ds:schemaRef ds:uri="01fee267-e52a-4e3a-95e9-6d926f3563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253a305-8fb4-46f2-8475-e966e03250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DE785BA-78E8-48B8-9885-4D46EB353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FC72E263</Template>
  <TotalTime>1</TotalTime>
  <Pages>1</Pages>
  <Words>87</Words>
  <Characters>849</Characters>
  <Application>Microsoft Office Word</Application>
  <DocSecurity>4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Funka</dc:creator>
  <cp:lastModifiedBy>Magda Borkowska</cp:lastModifiedBy>
  <cp:revision>2</cp:revision>
  <dcterms:created xsi:type="dcterms:W3CDTF">2026-04-20T09:21:00Z</dcterms:created>
  <dcterms:modified xsi:type="dcterms:W3CDTF">2026-04-20T09:21:00Z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2753800.00000000</vt:lpwstr>
  </property>
  <property fmtid="{D5CDD505-2E9C-101B-9397-08002B2CF9AE}" pid="3" name="display_urn:schemas-microsoft-com:office:office#Editor">
    <vt:lpwstr>Konto systemowe</vt:lpwstr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Konto systemowe</vt:lpwstr>
  </property>
  <property fmtid="{D5CDD505-2E9C-101B-9397-08002B2CF9AE}" pid="10" name="ContentTypeId">
    <vt:lpwstr>0x010100732B002C994B2F42B02A1C0C41E16F13</vt:lpwstr>
  </property>
  <property fmtid="{D5CDD505-2E9C-101B-9397-08002B2CF9AE}" pid="11" name="TriggerFlowInfo">
    <vt:lpwstr/>
  </property>
  <property fmtid="{D5CDD505-2E9C-101B-9397-08002B2CF9AE}" pid="12" name="MediaLengthInSeconds">
    <vt:lpwstr/>
  </property>
  <property fmtid="{D5CDD505-2E9C-101B-9397-08002B2CF9AE}" pid="13" name="MediaServiceImageTags">
    <vt:lpwstr/>
  </property>
</Properties>
</file>